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1B6" w:rsidRPr="00E17968" w:rsidRDefault="008531B6" w:rsidP="005F144F">
      <w:pPr>
        <w:shd w:val="clear" w:color="auto" w:fill="FFFFFF"/>
        <w:spacing w:before="567"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ЗАТВЕРДЖЕНО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Наказ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Міністерства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науки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24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січня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2022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55</w:t>
      </w:r>
    </w:p>
    <w:p w:rsidR="008531B6" w:rsidRPr="00E17968" w:rsidRDefault="008531B6" w:rsidP="005F144F">
      <w:pPr>
        <w:shd w:val="clear" w:color="auto" w:fill="FFFFFF"/>
        <w:spacing w:before="283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</w:t>
      </w:r>
    </w:p>
    <w:p w:rsidR="008531B6" w:rsidRPr="00B240DE" w:rsidRDefault="008531B6" w:rsidP="00B240DE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B240DE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органу державного нагляду (контролю), його місцезнаходження,</w:t>
      </w:r>
    </w:p>
    <w:p w:rsidR="008531B6" w:rsidRPr="00E17968" w:rsidRDefault="008531B6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</w:t>
      </w:r>
    </w:p>
    <w:p w:rsidR="008531B6" w:rsidRPr="00B240DE" w:rsidRDefault="008531B6" w:rsidP="00B240DE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B240DE">
        <w:rPr>
          <w:rFonts w:ascii="Times New Roman" w:hAnsi="Times New Roman"/>
          <w:color w:val="000000"/>
          <w:sz w:val="20"/>
          <w:szCs w:val="20"/>
          <w:lang w:eastAsia="uk-UA"/>
        </w:rPr>
        <w:t>номери телефону, телефаксу, адреса електронної пошти)</w:t>
      </w:r>
    </w:p>
    <w:p w:rsidR="008531B6" w:rsidRPr="00E17968" w:rsidRDefault="008531B6" w:rsidP="00B240DE">
      <w:pPr>
        <w:shd w:val="clear" w:color="auto" w:fill="FFFFFF"/>
        <w:spacing w:before="28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РОЗПОРЯДЖЕННЯ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 w:rsidRPr="00B240DE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усунення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порушень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вимог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 w:rsidRPr="00B240DE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ліцензійних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умов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діяльності</w:t>
      </w:r>
    </w:p>
    <w:p w:rsidR="008531B6" w:rsidRPr="00E17968" w:rsidRDefault="008531B6" w:rsidP="005F144F">
      <w:pPr>
        <w:shd w:val="clear" w:color="auto" w:fill="FFFFFF"/>
        <w:spacing w:after="283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                                                                                          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</w:p>
    <w:p w:rsidR="008531B6" w:rsidRPr="00E17968" w:rsidRDefault="008531B6" w:rsidP="005F144F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Відповідно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частини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дев’ятої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статті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7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«Про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основні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засади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господарської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діяльності»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підставі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</w:t>
      </w:r>
    </w:p>
    <w:p w:rsidR="008531B6" w:rsidRPr="00E17968" w:rsidRDefault="008531B6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_____________________________________________________________________________</w:t>
      </w:r>
    </w:p>
    <w:p w:rsidR="008531B6" w:rsidRPr="00B240DE" w:rsidRDefault="008531B6" w:rsidP="00B240DE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B240DE">
        <w:rPr>
          <w:rFonts w:ascii="Times New Roman" w:hAnsi="Times New Roman"/>
          <w:color w:val="000000"/>
          <w:sz w:val="20"/>
          <w:szCs w:val="20"/>
          <w:lang w:eastAsia="uk-UA"/>
        </w:rPr>
        <w:t>(заголовок Акта, складеного за результатами проведення планового (позапланового) заходу</w:t>
      </w:r>
    </w:p>
    <w:p w:rsidR="008531B6" w:rsidRPr="00E17968" w:rsidRDefault="008531B6" w:rsidP="00B240D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_____________________________________________________________________________</w:t>
      </w:r>
    </w:p>
    <w:p w:rsidR="008531B6" w:rsidRPr="002C0B03" w:rsidRDefault="008531B6" w:rsidP="002C0B03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2C0B03">
        <w:rPr>
          <w:rFonts w:ascii="Times New Roman" w:hAnsi="Times New Roman"/>
          <w:color w:val="000000"/>
          <w:sz w:val="20"/>
          <w:szCs w:val="20"/>
          <w:lang w:eastAsia="uk-UA"/>
        </w:rPr>
        <w:t>державного нагляду (контролю) щодо дотримання суб’єктом господарювання вимог законодавства у сфері освітньої</w:t>
      </w:r>
    </w:p>
    <w:p w:rsidR="008531B6" w:rsidRPr="00E17968" w:rsidRDefault="008531B6" w:rsidP="00B240D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_____________________________________________________________________________</w:t>
      </w:r>
    </w:p>
    <w:p w:rsidR="008531B6" w:rsidRPr="002C0B03" w:rsidRDefault="008531B6" w:rsidP="002C0B03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2C0B03">
        <w:rPr>
          <w:rFonts w:ascii="Times New Roman" w:hAnsi="Times New Roman"/>
          <w:color w:val="000000"/>
          <w:sz w:val="20"/>
          <w:szCs w:val="20"/>
          <w:lang w:eastAsia="uk-UA"/>
        </w:rPr>
        <w:t>діяльності, що підлягає ліцензуванню)</w:t>
      </w:r>
    </w:p>
    <w:p w:rsidR="008531B6" w:rsidRPr="00E17968" w:rsidRDefault="008531B6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</w:t>
      </w:r>
    </w:p>
    <w:p w:rsidR="008531B6" w:rsidRPr="002C0B03" w:rsidRDefault="008531B6" w:rsidP="005F144F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2C0B03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                                                                                                        (найменування юридичної особи</w:t>
      </w:r>
    </w:p>
    <w:p w:rsidR="008531B6" w:rsidRPr="00E17968" w:rsidRDefault="008531B6" w:rsidP="00B240D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_____________________________________________________________________________</w:t>
      </w:r>
    </w:p>
    <w:p w:rsidR="008531B6" w:rsidRPr="002C0B03" w:rsidRDefault="008531B6" w:rsidP="002C0B03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2C0B03">
        <w:rPr>
          <w:rFonts w:ascii="Times New Roman" w:hAnsi="Times New Roman"/>
          <w:color w:val="000000"/>
          <w:sz w:val="20"/>
          <w:szCs w:val="20"/>
          <w:lang w:eastAsia="uk-UA"/>
        </w:rPr>
        <w:t>(відокремленого підрозділу) або прізвище, власне ім’я, по батькові (за наявності) фізичної особи - підприємця,</w:t>
      </w:r>
    </w:p>
    <w:p w:rsidR="008531B6" w:rsidRPr="00E17968" w:rsidRDefault="008531B6" w:rsidP="00B240D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_____________________________________________________________________________</w:t>
      </w:r>
    </w:p>
    <w:p w:rsidR="008531B6" w:rsidRPr="002C0B03" w:rsidRDefault="008531B6" w:rsidP="002C0B03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2C0B03">
        <w:rPr>
          <w:rFonts w:ascii="Times New Roman" w:hAnsi="Times New Roman"/>
          <w:color w:val="000000"/>
          <w:sz w:val="20"/>
          <w:szCs w:val="20"/>
          <w:lang w:eastAsia="uk-UA"/>
        </w:rPr>
        <w:t>код за ЄДРПОУ або реєстраційний номер облікової картки платника податків (або серія (за наявності) та номер паспорта*)</w:t>
      </w:r>
    </w:p>
    <w:p w:rsidR="008531B6" w:rsidRPr="00E17968" w:rsidRDefault="008531B6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місцезнаходження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</w:p>
    <w:p w:rsidR="008531B6" w:rsidRPr="00E17968" w:rsidRDefault="008531B6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адреси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місць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</w:t>
      </w:r>
    </w:p>
    <w:p w:rsidR="008531B6" w:rsidRPr="00E17968" w:rsidRDefault="008531B6" w:rsidP="00B240D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_____________________________________________________________________________</w:t>
      </w:r>
    </w:p>
    <w:p w:rsidR="008531B6" w:rsidRPr="00E17968" w:rsidRDefault="008531B6" w:rsidP="005F144F">
      <w:pPr>
        <w:shd w:val="clear" w:color="auto" w:fill="FFFFFF"/>
        <w:spacing w:before="57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складі:</w:t>
      </w:r>
    </w:p>
    <w:p w:rsidR="008531B6" w:rsidRPr="00E17968" w:rsidRDefault="008531B6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голови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</w:t>
      </w:r>
    </w:p>
    <w:p w:rsidR="008531B6" w:rsidRPr="002C0B03" w:rsidRDefault="008531B6" w:rsidP="005F144F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2C0B03"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                                                        </w:t>
      </w:r>
      <w:r w:rsidRPr="002C0B03">
        <w:rPr>
          <w:rFonts w:ascii="Times New Roman" w:hAnsi="Times New Roman"/>
          <w:color w:val="000000"/>
          <w:sz w:val="20"/>
          <w:szCs w:val="20"/>
          <w:lang w:eastAsia="uk-UA"/>
        </w:rPr>
        <w:t>(посада, прізвище, власне ім’я, по батькові (за наявності))</w:t>
      </w:r>
    </w:p>
    <w:p w:rsidR="008531B6" w:rsidRPr="00E17968" w:rsidRDefault="008531B6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членів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комісії: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</w:t>
      </w:r>
      <w:r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</w:t>
      </w: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</w:t>
      </w:r>
    </w:p>
    <w:p w:rsidR="008531B6" w:rsidRPr="002C0B03" w:rsidRDefault="008531B6" w:rsidP="005F144F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2C0B03"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                                                       </w:t>
      </w:r>
      <w:r w:rsidRPr="002C0B03">
        <w:rPr>
          <w:rFonts w:ascii="Times New Roman" w:hAnsi="Times New Roman"/>
          <w:color w:val="000000"/>
          <w:sz w:val="20"/>
          <w:szCs w:val="20"/>
          <w:lang w:eastAsia="uk-UA"/>
        </w:rPr>
        <w:t>(посади, прізвища, власні імена, по батькові (за наявності))</w:t>
      </w:r>
    </w:p>
    <w:p w:rsidR="008531B6" w:rsidRPr="00E17968" w:rsidRDefault="008531B6" w:rsidP="00B240D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_____________________________________________________________________________</w:t>
      </w:r>
    </w:p>
    <w:p w:rsidR="008531B6" w:rsidRPr="00E17968" w:rsidRDefault="008531B6" w:rsidP="005F144F">
      <w:pPr>
        <w:shd w:val="clear" w:color="auto" w:fill="FFFFFF"/>
        <w:spacing w:before="57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яка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здійснила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</w:t>
      </w:r>
    </w:p>
    <w:p w:rsidR="008531B6" w:rsidRPr="002C0B03" w:rsidRDefault="008531B6" w:rsidP="005F144F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2C0B03"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                                                                </w:t>
      </w:r>
      <w:r w:rsidRPr="002C0B03">
        <w:rPr>
          <w:rFonts w:ascii="Times New Roman" w:hAnsi="Times New Roman"/>
          <w:color w:val="000000"/>
          <w:sz w:val="20"/>
          <w:szCs w:val="20"/>
          <w:lang w:eastAsia="uk-UA"/>
        </w:rPr>
        <w:t>(тип та форма державного нагляду (контролю))</w:t>
      </w:r>
    </w:p>
    <w:p w:rsidR="008531B6" w:rsidRPr="00E17968" w:rsidRDefault="008531B6" w:rsidP="005F144F">
      <w:pPr>
        <w:shd w:val="clear" w:color="auto" w:fill="FFFFFF"/>
        <w:spacing w:before="113" w:after="85" w:line="193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ПОСТАНОВИЛА:</w:t>
      </w:r>
    </w:p>
    <w:p w:rsidR="008531B6" w:rsidRPr="00E17968" w:rsidRDefault="008531B6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усунути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виявлені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порушення,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зазначені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</w:t>
      </w:r>
    </w:p>
    <w:p w:rsidR="008531B6" w:rsidRPr="002C0B03" w:rsidRDefault="008531B6" w:rsidP="005F144F">
      <w:pPr>
        <w:shd w:val="clear" w:color="auto" w:fill="FFFFFF"/>
        <w:spacing w:before="17" w:after="0" w:line="150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2C0B03">
        <w:rPr>
          <w:rFonts w:ascii="Times New Roman" w:hAnsi="Times New Roman"/>
          <w:color w:val="000000"/>
          <w:sz w:val="20"/>
          <w:szCs w:val="20"/>
          <w:lang w:val="ru-RU" w:eastAsia="uk-UA"/>
        </w:rPr>
        <w:t xml:space="preserve">                                                                                                        </w:t>
      </w:r>
      <w:r w:rsidRPr="002C0B03">
        <w:rPr>
          <w:rFonts w:ascii="Times New Roman" w:hAnsi="Times New Roman"/>
          <w:color w:val="000000"/>
          <w:sz w:val="20"/>
          <w:szCs w:val="20"/>
          <w:lang w:eastAsia="uk-UA"/>
        </w:rPr>
        <w:t>(заголовок Акта, складеного за результатами</w:t>
      </w:r>
    </w:p>
    <w:p w:rsidR="008531B6" w:rsidRPr="00E17968" w:rsidRDefault="008531B6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______________________________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</w:p>
    <w:p w:rsidR="008531B6" w:rsidRPr="002C0B03" w:rsidRDefault="008531B6" w:rsidP="002C0B03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2C0B03">
        <w:rPr>
          <w:rFonts w:ascii="Times New Roman" w:hAnsi="Times New Roman"/>
          <w:color w:val="000000"/>
          <w:sz w:val="20"/>
          <w:szCs w:val="20"/>
          <w:lang w:eastAsia="uk-UA"/>
        </w:rPr>
        <w:t>проведення планового (позапланового) заходу державного нагляду (контролю) за дотриманням суб’єктом</w:t>
      </w:r>
    </w:p>
    <w:p w:rsidR="008531B6" w:rsidRPr="00E17968" w:rsidRDefault="008531B6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______________________________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</w:p>
    <w:p w:rsidR="008531B6" w:rsidRPr="002C0B03" w:rsidRDefault="008531B6" w:rsidP="002C0B03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2C0B03">
        <w:rPr>
          <w:rFonts w:ascii="Times New Roman" w:hAnsi="Times New Roman"/>
          <w:color w:val="000000"/>
          <w:sz w:val="20"/>
          <w:szCs w:val="20"/>
          <w:lang w:eastAsia="uk-UA"/>
        </w:rPr>
        <w:t>господарювання вимог законодавства у сфері освітньої діяльності, що підлягає ліцензуванню)</w:t>
      </w:r>
    </w:p>
    <w:p w:rsidR="008531B6" w:rsidRPr="00E17968" w:rsidRDefault="008531B6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</w:p>
    <w:p w:rsidR="008531B6" w:rsidRPr="00E17968" w:rsidRDefault="008531B6" w:rsidP="005F144F">
      <w:pPr>
        <w:shd w:val="clear" w:color="auto" w:fill="FFFFFF"/>
        <w:spacing w:before="57"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Інформацію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усунення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порушень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надати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адресу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органу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>
        <w:rPr>
          <w:rFonts w:ascii="Times New Roman" w:hAnsi="Times New Roman"/>
          <w:color w:val="000000"/>
          <w:sz w:val="24"/>
          <w:szCs w:val="24"/>
          <w:lang w:val="ru-RU"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письмовій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формі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року.</w:t>
      </w:r>
    </w:p>
    <w:p w:rsidR="008531B6" w:rsidRPr="00E17968" w:rsidRDefault="008531B6" w:rsidP="005F144F">
      <w:pPr>
        <w:shd w:val="clear" w:color="auto" w:fill="FFFFFF"/>
        <w:spacing w:before="57"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>Невиконання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>цього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>розпорядження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>є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>підставою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>для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>прийняття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>рішення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>анулювання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>ліцензії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(пункт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частини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дванадцятої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статті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16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«Про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ліцензування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видів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господарської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діяльності»)</w:t>
      </w:r>
    </w:p>
    <w:p w:rsidR="008531B6" w:rsidRPr="00E17968" w:rsidRDefault="008531B6" w:rsidP="00B240D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_____________________________________________________________________________</w:t>
      </w:r>
    </w:p>
    <w:p w:rsidR="008531B6" w:rsidRPr="00E17968" w:rsidRDefault="008531B6" w:rsidP="005F144F">
      <w:pPr>
        <w:shd w:val="clear" w:color="auto" w:fill="FFFFFF"/>
        <w:spacing w:before="57"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Це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Розпорядження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складено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арк.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двох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примірниках,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мають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однакову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юридичну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силу.</w:t>
      </w:r>
    </w:p>
    <w:p w:rsidR="008531B6" w:rsidRPr="00E17968" w:rsidRDefault="008531B6" w:rsidP="005F144F">
      <w:pPr>
        <w:shd w:val="clear" w:color="auto" w:fill="FFFFFF"/>
        <w:spacing w:before="57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Примірник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цього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Розпорядження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сторінках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отримано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року:</w:t>
      </w:r>
    </w:p>
    <w:p w:rsidR="008531B6" w:rsidRPr="00E17968" w:rsidRDefault="008531B6" w:rsidP="005F144F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>Примірник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>цього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>Розпорядження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>надіслано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>рекомендованим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>листом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>з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>повідомленням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>про</w:t>
      </w:r>
      <w:r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pacing w:val="3"/>
          <w:sz w:val="24"/>
          <w:szCs w:val="24"/>
          <w:lang w:eastAsia="uk-UA"/>
        </w:rPr>
        <w:t>вручення**</w:t>
      </w:r>
    </w:p>
    <w:p w:rsidR="008531B6" w:rsidRPr="00E17968" w:rsidRDefault="008531B6" w:rsidP="00B240DE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_____________________________________________________________________________</w:t>
      </w:r>
    </w:p>
    <w:p w:rsidR="008531B6" w:rsidRPr="002C0B03" w:rsidRDefault="008531B6" w:rsidP="002C0B03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2C0B03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посади, прізвище, власне ім’я, по батькові (за наявності), яка надіслала примірник цього Розпорядження)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80"/>
        <w:gridCol w:w="2258"/>
        <w:gridCol w:w="4237"/>
      </w:tblGrid>
      <w:tr w:rsidR="008531B6" w:rsidRPr="00E17968" w:rsidTr="002C0B03">
        <w:trPr>
          <w:trHeight w:val="307"/>
        </w:trPr>
        <w:tc>
          <w:tcPr>
            <w:tcW w:w="1870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8531B6" w:rsidRPr="00E17968" w:rsidRDefault="008531B6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8531B6" w:rsidRPr="002C0B03" w:rsidRDefault="008531B6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2C0B0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1088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8531B6" w:rsidRPr="00E17968" w:rsidRDefault="008531B6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042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8531B6" w:rsidRPr="00E17968" w:rsidRDefault="008531B6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8531B6" w:rsidRPr="002C0B03" w:rsidRDefault="008531B6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2C0B0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</w:tr>
    </w:tbl>
    <w:p w:rsidR="008531B6" w:rsidRPr="00E17968" w:rsidRDefault="008531B6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8531B6" w:rsidRPr="00E17968" w:rsidRDefault="008531B6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Підпис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посадової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особи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органу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(контролю):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220"/>
        <w:gridCol w:w="2544"/>
        <w:gridCol w:w="4526"/>
      </w:tblGrid>
      <w:tr w:rsidR="008531B6" w:rsidRPr="00E17968" w:rsidTr="002C0B03">
        <w:trPr>
          <w:trHeight w:val="307"/>
        </w:trPr>
        <w:tc>
          <w:tcPr>
            <w:tcW w:w="1565" w:type="pct"/>
          </w:tcPr>
          <w:p w:rsidR="008531B6" w:rsidRPr="00E17968" w:rsidRDefault="008531B6" w:rsidP="005F144F">
            <w:pPr>
              <w:spacing w:after="0" w:line="193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9"/>
                <w:sz w:val="24"/>
                <w:szCs w:val="24"/>
                <w:lang w:eastAsia="uk-UA"/>
              </w:rPr>
              <w:t>М.</w:t>
            </w: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9"/>
                <w:sz w:val="24"/>
                <w:szCs w:val="24"/>
                <w:lang w:eastAsia="uk-UA"/>
              </w:rPr>
              <w:t>П.</w:t>
            </w:r>
          </w:p>
        </w:tc>
        <w:tc>
          <w:tcPr>
            <w:tcW w:w="1236" w:type="pct"/>
            <w:tcMar>
              <w:top w:w="0" w:type="dxa"/>
              <w:left w:w="85" w:type="dxa"/>
              <w:bottom w:w="57" w:type="dxa"/>
              <w:right w:w="85" w:type="dxa"/>
            </w:tcMar>
          </w:tcPr>
          <w:p w:rsidR="008531B6" w:rsidRPr="00E17968" w:rsidRDefault="008531B6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8531B6" w:rsidRPr="002C0B03" w:rsidRDefault="008531B6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2C0B0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199" w:type="pct"/>
            <w:tcMar>
              <w:top w:w="0" w:type="dxa"/>
              <w:left w:w="0" w:type="dxa"/>
              <w:bottom w:w="57" w:type="dxa"/>
              <w:right w:w="85" w:type="dxa"/>
            </w:tcMar>
          </w:tcPr>
          <w:p w:rsidR="008531B6" w:rsidRPr="00E17968" w:rsidRDefault="008531B6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8531B6" w:rsidRPr="002C0B03" w:rsidRDefault="008531B6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2C0B03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8531B6" w:rsidRPr="002C0B03" w:rsidRDefault="008531B6" w:rsidP="005F144F">
      <w:pPr>
        <w:shd w:val="clear" w:color="auto" w:fill="FFFFFF"/>
        <w:spacing w:before="227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</w:r>
      <w:r w:rsidRPr="002C0B03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* Для фізичних осіб, які через свої релігійні переконання відмовилися від прийняття реєстраційного номера облікової картки платника податків, повідомили про це відповідний орган доходів і зборів та мають відмітку в паспорті.</w:t>
      </w:r>
    </w:p>
    <w:p w:rsidR="008531B6" w:rsidRPr="002C0B03" w:rsidRDefault="008531B6" w:rsidP="005F144F">
      <w:pPr>
        <w:shd w:val="clear" w:color="auto" w:fill="FFFFFF"/>
        <w:spacing w:before="60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2C0B03">
        <w:rPr>
          <w:rFonts w:ascii="Times New Roman" w:hAnsi="Times New Roman"/>
          <w:color w:val="000000"/>
          <w:sz w:val="20"/>
          <w:szCs w:val="20"/>
          <w:lang w:eastAsia="uk-UA"/>
        </w:rPr>
        <w:t>** Заповнюється в разі відмови керівника ліцензіата (його заступника або іншої уповноваженої особи) отримати примірник цього Розпорядження.</w:t>
      </w:r>
    </w:p>
    <w:p w:rsidR="008531B6" w:rsidRPr="00E17968" w:rsidRDefault="008531B6" w:rsidP="005F144F">
      <w:pPr>
        <w:shd w:val="clear" w:color="auto" w:fill="FFFFFF"/>
        <w:spacing w:before="85" w:after="0" w:line="182" w:lineRule="atLeast"/>
        <w:ind w:left="283" w:right="283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Директор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департаменту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  <w:t>атестації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кадрів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вищої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кваліфікації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                                                      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Світлана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КРИШТОФ</w:t>
      </w:r>
    </w:p>
    <w:sectPr w:rsidR="008531B6" w:rsidRPr="00E17968" w:rsidSect="00E1796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121"/>
    <w:multiLevelType w:val="multilevel"/>
    <w:tmpl w:val="C662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3F4988"/>
    <w:multiLevelType w:val="multilevel"/>
    <w:tmpl w:val="5F3E5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0B78C4"/>
    <w:multiLevelType w:val="multilevel"/>
    <w:tmpl w:val="76F6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144F"/>
    <w:rsid w:val="00195A96"/>
    <w:rsid w:val="0021267D"/>
    <w:rsid w:val="002C0B03"/>
    <w:rsid w:val="002D267A"/>
    <w:rsid w:val="00416D9E"/>
    <w:rsid w:val="004E298E"/>
    <w:rsid w:val="005518E6"/>
    <w:rsid w:val="005F144F"/>
    <w:rsid w:val="006375C1"/>
    <w:rsid w:val="007333B4"/>
    <w:rsid w:val="00745348"/>
    <w:rsid w:val="008531B6"/>
    <w:rsid w:val="00886E3F"/>
    <w:rsid w:val="009B225F"/>
    <w:rsid w:val="00AA4D3B"/>
    <w:rsid w:val="00B240DE"/>
    <w:rsid w:val="00B36362"/>
    <w:rsid w:val="00D855D5"/>
    <w:rsid w:val="00E167DB"/>
    <w:rsid w:val="00E17968"/>
    <w:rsid w:val="00EB2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16D9E"/>
    <w:pPr>
      <w:spacing w:after="160" w:line="259" w:lineRule="auto"/>
    </w:pPr>
    <w:rPr>
      <w:rFonts w:eastAsia="Times New Roman"/>
      <w:lang w:val="uk-UA" w:eastAsia="en-US"/>
    </w:rPr>
  </w:style>
  <w:style w:type="paragraph" w:styleId="Heading2">
    <w:name w:val="heading 2"/>
    <w:basedOn w:val="Normal"/>
    <w:link w:val="Heading2Char1"/>
    <w:uiPriority w:val="99"/>
    <w:qFormat/>
    <w:rsid w:val="005F144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E298E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F144F"/>
    <w:rPr>
      <w:rFonts w:ascii="Times New Roman" w:hAnsi="Times New Roman" w:cs="Times New Roman"/>
      <w:b/>
      <w:bCs/>
      <w:sz w:val="36"/>
      <w:szCs w:val="36"/>
      <w:lang w:eastAsia="uk-UA"/>
    </w:rPr>
  </w:style>
  <w:style w:type="paragraph" w:customStyle="1" w:styleId="msonormal0">
    <w:name w:val="msonorma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styleId="Hyperlink">
    <w:name w:val="Hyperlink"/>
    <w:basedOn w:val="DefaultParagraphFont"/>
    <w:uiPriority w:val="99"/>
    <w:semiHidden/>
    <w:rsid w:val="005F144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F144F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semiHidden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5a">
    <w:name w:val="ch5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2">
    <w:name w:val="ch62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3">
    <w:name w:val="ch63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datazareestrovanoch6">
    <w:name w:val="datazareestrovano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4">
    <w:name w:val="ch64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1">
    <w:name w:val="aff1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">
    <w:name w:val="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6">
    <w:name w:val="ch6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1">
    <w:name w:val="ch61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a">
    <w:name w:val="af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c">
    <w:name w:val="ch6c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trokech6">
    <w:name w:val="stroke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8">
    <w:name w:val="ch68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">
    <w:name w:val="affff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noskasnoski">
    <w:name w:val="snoskasnoski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shapkatabl">
    <w:name w:val="tableshapkatab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tabl">
    <w:name w:val="tabletab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b">
    <w:name w:val="afffb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39">
    <w:name w:val="ch39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55">
    <w:name w:val="55"/>
    <w:basedOn w:val="DefaultParagraphFont"/>
    <w:uiPriority w:val="99"/>
    <w:rsid w:val="005F144F"/>
    <w:rPr>
      <w:rFonts w:cs="Times New Roman"/>
    </w:rPr>
  </w:style>
  <w:style w:type="paragraph" w:customStyle="1" w:styleId="ch5b">
    <w:name w:val="ch5b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76ch6">
    <w:name w:val="76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opych6">
    <w:name w:val="copy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bold">
    <w:name w:val="bold"/>
    <w:basedOn w:val="DefaultParagraphFont"/>
    <w:uiPriority w:val="99"/>
    <w:rsid w:val="005F144F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5F144F"/>
    <w:rPr>
      <w:rFonts w:cs="Times New Roman"/>
      <w:i/>
      <w:iCs/>
    </w:rPr>
  </w:style>
  <w:style w:type="paragraph" w:customStyle="1" w:styleId="afffa">
    <w:name w:val="afff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0">
    <w:name w:val="affff0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f">
    <w:name w:val="ch6f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styleId="z-TopofForm">
    <w:name w:val="HTML Top of Form"/>
    <w:basedOn w:val="Normal"/>
    <w:next w:val="Normal"/>
    <w:link w:val="z-TopofFormChar1"/>
    <w:hidden/>
    <w:uiPriority w:val="99"/>
    <w:semiHidden/>
    <w:rsid w:val="005F144F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4E298E"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locked/>
    <w:rsid w:val="005F144F"/>
    <w:rPr>
      <w:rFonts w:ascii="Arial" w:hAnsi="Arial" w:cs="Arial"/>
      <w:vanish/>
      <w:sz w:val="16"/>
      <w:szCs w:val="16"/>
      <w:lang w:eastAsia="uk-UA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semiHidden/>
    <w:rsid w:val="005F144F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4E298E"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locked/>
    <w:rsid w:val="005F144F"/>
    <w:rPr>
      <w:rFonts w:ascii="Arial" w:hAnsi="Arial" w:cs="Arial"/>
      <w:vanish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47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7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47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47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47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24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7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47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47204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47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47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472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24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472028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47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47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47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472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4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472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2472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472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7247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24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4720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47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47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776</Words>
  <Characters>4427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COMP</cp:lastModifiedBy>
  <cp:revision>5</cp:revision>
  <dcterms:created xsi:type="dcterms:W3CDTF">2022-04-11T12:41:00Z</dcterms:created>
  <dcterms:modified xsi:type="dcterms:W3CDTF">2022-04-12T14:02:00Z</dcterms:modified>
</cp:coreProperties>
</file>